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051" w:rsidRDefault="00444F5C" w:rsidP="00444F5C">
      <w:pPr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Add Council Logo</w:t>
      </w: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360051" w:rsidRDefault="00360051">
      <w:pPr>
        <w:widowControl/>
        <w:rPr>
          <w:sz w:val="28"/>
          <w:szCs w:val="28"/>
        </w:rPr>
      </w:pPr>
    </w:p>
    <w:p w:rsidR="00B42485" w:rsidRPr="00137337" w:rsidRDefault="004775DE" w:rsidP="006D075B">
      <w:pPr>
        <w:widowControl/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t xml:space="preserve"> Scottish Parliamentary</w:t>
      </w:r>
      <w:r w:rsidR="00444F5C">
        <w:rPr>
          <w:noProof/>
          <w:sz w:val="40"/>
          <w:szCs w:val="40"/>
        </w:rPr>
        <w:t xml:space="preserve"> Election</w:t>
      </w:r>
    </w:p>
    <w:p w:rsidR="00360051" w:rsidRPr="00137337" w:rsidRDefault="00360051" w:rsidP="00360051">
      <w:pPr>
        <w:widowControl/>
        <w:jc w:val="center"/>
        <w:rPr>
          <w:sz w:val="40"/>
          <w:szCs w:val="40"/>
        </w:rPr>
      </w:pPr>
    </w:p>
    <w:p w:rsidR="00137337" w:rsidRPr="00137337" w:rsidRDefault="00137337" w:rsidP="00360051">
      <w:pPr>
        <w:widowControl/>
        <w:jc w:val="center"/>
        <w:rPr>
          <w:sz w:val="40"/>
          <w:szCs w:val="40"/>
        </w:rPr>
      </w:pPr>
    </w:p>
    <w:p w:rsidR="003D171B" w:rsidRDefault="003D171B" w:rsidP="007C36B0">
      <w:pPr>
        <w:widowControl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(Name) </w:t>
      </w:r>
      <w:r w:rsidR="00444F5C">
        <w:rPr>
          <w:sz w:val="40"/>
          <w:szCs w:val="40"/>
        </w:rPr>
        <w:t>Constituency</w:t>
      </w:r>
    </w:p>
    <w:p w:rsidR="007C36B0" w:rsidRPr="00137337" w:rsidRDefault="003D171B" w:rsidP="007C36B0">
      <w:pPr>
        <w:widowControl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(Name) </w:t>
      </w:r>
      <w:r w:rsidR="00444F5C">
        <w:rPr>
          <w:sz w:val="40"/>
          <w:szCs w:val="40"/>
        </w:rPr>
        <w:t>Region</w:t>
      </w:r>
    </w:p>
    <w:p w:rsidR="007C36B0" w:rsidRDefault="007C36B0" w:rsidP="007C36B0">
      <w:pPr>
        <w:widowControl/>
        <w:jc w:val="center"/>
        <w:rPr>
          <w:sz w:val="28"/>
          <w:szCs w:val="28"/>
        </w:rPr>
      </w:pPr>
    </w:p>
    <w:p w:rsidR="007C36B0" w:rsidRDefault="007C36B0" w:rsidP="007C36B0">
      <w:pPr>
        <w:widowControl/>
        <w:jc w:val="center"/>
        <w:rPr>
          <w:sz w:val="28"/>
          <w:szCs w:val="28"/>
        </w:rPr>
      </w:pPr>
    </w:p>
    <w:p w:rsidR="007C36B0" w:rsidRDefault="007C36B0" w:rsidP="007C36B0">
      <w:pPr>
        <w:widowControl/>
        <w:jc w:val="center"/>
        <w:rPr>
          <w:sz w:val="28"/>
          <w:szCs w:val="28"/>
        </w:rPr>
      </w:pPr>
    </w:p>
    <w:p w:rsidR="007C36B0" w:rsidRDefault="007C36B0" w:rsidP="007C36B0">
      <w:pPr>
        <w:widowControl/>
        <w:jc w:val="center"/>
        <w:rPr>
          <w:sz w:val="28"/>
          <w:szCs w:val="28"/>
        </w:rPr>
      </w:pPr>
    </w:p>
    <w:p w:rsidR="007C36B0" w:rsidRDefault="007C36B0" w:rsidP="007C36B0">
      <w:pPr>
        <w:widowControl/>
        <w:jc w:val="center"/>
        <w:rPr>
          <w:sz w:val="28"/>
          <w:szCs w:val="28"/>
        </w:rPr>
      </w:pPr>
    </w:p>
    <w:p w:rsidR="00137337" w:rsidRDefault="00360051" w:rsidP="00360051">
      <w:pPr>
        <w:widowControl/>
        <w:jc w:val="center"/>
        <w:rPr>
          <w:sz w:val="40"/>
          <w:szCs w:val="40"/>
        </w:rPr>
      </w:pPr>
      <w:r w:rsidRPr="00137337">
        <w:rPr>
          <w:sz w:val="40"/>
          <w:szCs w:val="40"/>
        </w:rPr>
        <w:t>Candidates</w:t>
      </w:r>
      <w:r w:rsidR="002178BF">
        <w:rPr>
          <w:sz w:val="40"/>
          <w:szCs w:val="40"/>
        </w:rPr>
        <w:t>’</w:t>
      </w:r>
      <w:r w:rsidRPr="00137337">
        <w:rPr>
          <w:sz w:val="40"/>
          <w:szCs w:val="40"/>
        </w:rPr>
        <w:t xml:space="preserve"> and Electi</w:t>
      </w:r>
      <w:r w:rsidR="002178BF">
        <w:rPr>
          <w:sz w:val="40"/>
          <w:szCs w:val="40"/>
        </w:rPr>
        <w:t>on Agents’</w:t>
      </w:r>
      <w:r w:rsidR="00137337" w:rsidRPr="00137337">
        <w:rPr>
          <w:sz w:val="40"/>
          <w:szCs w:val="40"/>
        </w:rPr>
        <w:t xml:space="preserve"> –</w:t>
      </w:r>
    </w:p>
    <w:p w:rsidR="003D171B" w:rsidRDefault="003D171B" w:rsidP="00360051">
      <w:pPr>
        <w:widowControl/>
        <w:jc w:val="center"/>
        <w:rPr>
          <w:sz w:val="40"/>
          <w:szCs w:val="40"/>
        </w:rPr>
      </w:pPr>
    </w:p>
    <w:p w:rsidR="00360051" w:rsidRDefault="00B50B4C" w:rsidP="00360051">
      <w:pPr>
        <w:widowControl/>
        <w:jc w:val="center"/>
        <w:rPr>
          <w:sz w:val="40"/>
          <w:szCs w:val="40"/>
        </w:rPr>
      </w:pPr>
      <w:r>
        <w:rPr>
          <w:sz w:val="40"/>
          <w:szCs w:val="40"/>
        </w:rPr>
        <w:t>P</w:t>
      </w:r>
      <w:r w:rsidR="002178BF">
        <w:rPr>
          <w:sz w:val="40"/>
          <w:szCs w:val="40"/>
        </w:rPr>
        <w:t>re Nomination Awareness Session 1</w:t>
      </w:r>
    </w:p>
    <w:p w:rsidR="007C36B0" w:rsidRDefault="007C36B0" w:rsidP="00360051">
      <w:pPr>
        <w:widowControl/>
        <w:jc w:val="center"/>
        <w:rPr>
          <w:sz w:val="40"/>
          <w:szCs w:val="40"/>
        </w:rPr>
      </w:pPr>
    </w:p>
    <w:p w:rsidR="007C36B0" w:rsidRPr="00137337" w:rsidRDefault="003D171B" w:rsidP="00360051">
      <w:pPr>
        <w:widowControl/>
        <w:jc w:val="center"/>
        <w:rPr>
          <w:sz w:val="40"/>
          <w:szCs w:val="40"/>
        </w:rPr>
      </w:pPr>
      <w:r>
        <w:rPr>
          <w:sz w:val="40"/>
          <w:szCs w:val="40"/>
        </w:rPr>
        <w:t>(Day, Date and T</w:t>
      </w:r>
      <w:r w:rsidR="00444F5C">
        <w:rPr>
          <w:sz w:val="40"/>
          <w:szCs w:val="40"/>
        </w:rPr>
        <w:t>ime)</w:t>
      </w:r>
    </w:p>
    <w:p w:rsidR="00360051" w:rsidRPr="00137337" w:rsidRDefault="00360051" w:rsidP="00360051">
      <w:pPr>
        <w:widowControl/>
        <w:jc w:val="center"/>
        <w:rPr>
          <w:sz w:val="40"/>
          <w:szCs w:val="40"/>
        </w:rPr>
      </w:pPr>
    </w:p>
    <w:p w:rsidR="00137337" w:rsidRPr="00137337" w:rsidRDefault="00137337" w:rsidP="00360051">
      <w:pPr>
        <w:widowControl/>
        <w:jc w:val="center"/>
        <w:rPr>
          <w:sz w:val="40"/>
          <w:szCs w:val="40"/>
        </w:rPr>
      </w:pPr>
    </w:p>
    <w:p w:rsidR="00360051" w:rsidRDefault="00360051" w:rsidP="00360051">
      <w:pPr>
        <w:widowControl/>
        <w:jc w:val="center"/>
        <w:rPr>
          <w:sz w:val="28"/>
          <w:szCs w:val="28"/>
        </w:rPr>
      </w:pPr>
    </w:p>
    <w:p w:rsidR="00360051" w:rsidRDefault="00360051" w:rsidP="00360051">
      <w:pPr>
        <w:widowControl/>
        <w:jc w:val="center"/>
        <w:rPr>
          <w:sz w:val="28"/>
          <w:szCs w:val="28"/>
        </w:rPr>
      </w:pPr>
    </w:p>
    <w:p w:rsidR="00360051" w:rsidRDefault="00444F5C" w:rsidP="00360051">
      <w:pPr>
        <w:widowControl/>
        <w:tabs>
          <w:tab w:val="left" w:pos="7797"/>
        </w:tabs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Pre Nomination </w:t>
      </w:r>
      <w:r w:rsidR="00360051" w:rsidRPr="00360051">
        <w:rPr>
          <w:b/>
          <w:sz w:val="52"/>
          <w:szCs w:val="52"/>
        </w:rPr>
        <w:t>Information Pack</w:t>
      </w:r>
    </w:p>
    <w:p w:rsidR="007B0D86" w:rsidRDefault="007B0D86" w:rsidP="00360051">
      <w:pPr>
        <w:widowControl/>
        <w:tabs>
          <w:tab w:val="left" w:pos="7797"/>
        </w:tabs>
        <w:jc w:val="center"/>
        <w:rPr>
          <w:b/>
          <w:sz w:val="52"/>
          <w:szCs w:val="52"/>
        </w:rPr>
      </w:pPr>
    </w:p>
    <w:p w:rsidR="006D075B" w:rsidRDefault="006D075B" w:rsidP="00D84B9A">
      <w:pPr>
        <w:widowControl/>
        <w:tabs>
          <w:tab w:val="left" w:pos="7797"/>
        </w:tabs>
        <w:rPr>
          <w:sz w:val="28"/>
          <w:szCs w:val="28"/>
        </w:rPr>
      </w:pPr>
    </w:p>
    <w:p w:rsidR="006D075B" w:rsidRDefault="006D075B" w:rsidP="00360051">
      <w:pPr>
        <w:widowControl/>
        <w:tabs>
          <w:tab w:val="left" w:pos="7797"/>
        </w:tabs>
        <w:jc w:val="center"/>
        <w:rPr>
          <w:sz w:val="28"/>
          <w:szCs w:val="28"/>
        </w:rPr>
      </w:pPr>
    </w:p>
    <w:p w:rsidR="003D171B" w:rsidRPr="003D171B" w:rsidRDefault="00444F5C" w:rsidP="00444F5C">
      <w:pPr>
        <w:jc w:val="center"/>
        <w:rPr>
          <w:b/>
          <w:sz w:val="24"/>
          <w:szCs w:val="24"/>
        </w:rPr>
      </w:pPr>
      <w:r>
        <w:rPr>
          <w:sz w:val="28"/>
          <w:szCs w:val="28"/>
        </w:rPr>
        <w:br w:type="page"/>
      </w:r>
      <w:r w:rsidR="003D171B">
        <w:rPr>
          <w:b/>
          <w:sz w:val="24"/>
          <w:szCs w:val="24"/>
        </w:rPr>
        <w:lastRenderedPageBreak/>
        <w:t>Scottish Parliamentary Election</w:t>
      </w:r>
    </w:p>
    <w:p w:rsidR="003D171B" w:rsidRDefault="003D171B" w:rsidP="00444F5C">
      <w:pPr>
        <w:jc w:val="center"/>
        <w:rPr>
          <w:sz w:val="28"/>
          <w:szCs w:val="28"/>
        </w:rPr>
      </w:pPr>
    </w:p>
    <w:p w:rsidR="00444F5C" w:rsidRPr="00663576" w:rsidRDefault="00444F5C" w:rsidP="00444F5C">
      <w:pPr>
        <w:jc w:val="center"/>
        <w:rPr>
          <w:b/>
        </w:rPr>
      </w:pPr>
      <w:r w:rsidRPr="00663576">
        <w:rPr>
          <w:b/>
        </w:rPr>
        <w:t>Pre Nomination Awareness Session</w:t>
      </w:r>
    </w:p>
    <w:p w:rsidR="00444F5C" w:rsidRPr="00663576" w:rsidRDefault="00444F5C" w:rsidP="00444F5C">
      <w:pPr>
        <w:jc w:val="center"/>
        <w:rPr>
          <w:b/>
        </w:rPr>
      </w:pPr>
    </w:p>
    <w:p w:rsidR="00444F5C" w:rsidRPr="00663576" w:rsidRDefault="00444F5C" w:rsidP="00444F5C">
      <w:pPr>
        <w:jc w:val="center"/>
        <w:rPr>
          <w:b/>
        </w:rPr>
      </w:pPr>
      <w:r w:rsidRPr="00663576">
        <w:rPr>
          <w:b/>
        </w:rPr>
        <w:t xml:space="preserve">List of </w:t>
      </w:r>
      <w:r w:rsidR="00773901">
        <w:rPr>
          <w:b/>
        </w:rPr>
        <w:t>Contents</w:t>
      </w:r>
    </w:p>
    <w:p w:rsidR="00444F5C" w:rsidRDefault="00444F5C" w:rsidP="00444F5C"/>
    <w:p w:rsidR="00773901" w:rsidRDefault="00773901" w:rsidP="00773901">
      <w:pPr>
        <w:pStyle w:val="ListParagraph"/>
        <w:ind w:left="0"/>
      </w:pPr>
    </w:p>
    <w:p w:rsidR="00773901" w:rsidRPr="00773901" w:rsidRDefault="00773901" w:rsidP="00773901">
      <w:pPr>
        <w:pStyle w:val="ListParagraph"/>
        <w:ind w:left="0"/>
        <w:rPr>
          <w:i/>
        </w:rPr>
      </w:pPr>
      <w:r w:rsidRPr="00773901">
        <w:rPr>
          <w:i/>
        </w:rPr>
        <w:t>(Note to Administrator – the following documents are suggestions only – you may wish to add additional documents – any feedback on how to improve this pack would be welcomed)</w:t>
      </w:r>
    </w:p>
    <w:p w:rsidR="00773901" w:rsidRDefault="00773901" w:rsidP="00773901">
      <w:pPr>
        <w:pStyle w:val="ListParagraph"/>
        <w:ind w:left="360"/>
      </w:pPr>
    </w:p>
    <w:p w:rsidR="00773901" w:rsidRDefault="00773901" w:rsidP="00773901">
      <w:pPr>
        <w:pStyle w:val="ListParagraph"/>
        <w:ind w:left="360"/>
      </w:pPr>
    </w:p>
    <w:p w:rsidR="003D171B" w:rsidRDefault="003D171B" w:rsidP="00273EB0">
      <w:pPr>
        <w:pStyle w:val="ListParagraph"/>
        <w:numPr>
          <w:ilvl w:val="0"/>
          <w:numId w:val="9"/>
        </w:numPr>
      </w:pPr>
      <w:r>
        <w:t>Returning Officer and Electoral Registration Office contact details</w:t>
      </w:r>
    </w:p>
    <w:p w:rsidR="003D171B" w:rsidRDefault="003D171B" w:rsidP="003D171B">
      <w:pPr>
        <w:pStyle w:val="ListParagraph"/>
        <w:ind w:left="360"/>
      </w:pPr>
    </w:p>
    <w:p w:rsidR="00273EB0" w:rsidRDefault="00273EB0" w:rsidP="00273EB0">
      <w:pPr>
        <w:pStyle w:val="ListParagraph"/>
        <w:numPr>
          <w:ilvl w:val="0"/>
          <w:numId w:val="9"/>
        </w:numPr>
      </w:pPr>
      <w:r>
        <w:t>Candidates’ and Agents’ Guidance – See EC website</w:t>
      </w:r>
    </w:p>
    <w:p w:rsidR="00273EB0" w:rsidRDefault="00273EB0" w:rsidP="00273EB0">
      <w:pPr>
        <w:pStyle w:val="ListParagraph"/>
        <w:ind w:left="0"/>
      </w:pPr>
    </w:p>
    <w:p w:rsidR="00444F5C" w:rsidRDefault="00273EB0" w:rsidP="00444F5C">
      <w:pPr>
        <w:pStyle w:val="ListParagraph"/>
        <w:numPr>
          <w:ilvl w:val="0"/>
          <w:numId w:val="9"/>
        </w:numPr>
      </w:pPr>
      <w:r>
        <w:t xml:space="preserve">Information relating to the geographical areas involved in </w:t>
      </w:r>
      <w:r w:rsidR="003D171B">
        <w:t>this Election</w:t>
      </w:r>
    </w:p>
    <w:p w:rsidR="00773901" w:rsidRDefault="00773901" w:rsidP="00773901">
      <w:pPr>
        <w:pStyle w:val="ListParagraph"/>
        <w:ind w:left="360"/>
      </w:pPr>
    </w:p>
    <w:p w:rsidR="00444F5C" w:rsidRDefault="00444F5C" w:rsidP="00444F5C">
      <w:pPr>
        <w:pStyle w:val="ListParagraph"/>
        <w:numPr>
          <w:ilvl w:val="0"/>
          <w:numId w:val="9"/>
        </w:numPr>
      </w:pPr>
      <w:r>
        <w:t xml:space="preserve">Note on </w:t>
      </w:r>
      <w:r w:rsidR="00273EB0">
        <w:t>Voting System</w:t>
      </w:r>
      <w:r w:rsidR="0072683A">
        <w:t xml:space="preserve"> for the </w:t>
      </w:r>
      <w:r w:rsidR="009A356E">
        <w:t>E</w:t>
      </w:r>
      <w:r w:rsidR="0072683A">
        <w:t>lection</w:t>
      </w:r>
    </w:p>
    <w:p w:rsidR="00773901" w:rsidRDefault="00773901" w:rsidP="00773901">
      <w:pPr>
        <w:pStyle w:val="ListParagraph"/>
        <w:ind w:left="0"/>
      </w:pPr>
    </w:p>
    <w:p w:rsidR="00444F5C" w:rsidRDefault="00273EB0" w:rsidP="00444F5C">
      <w:pPr>
        <w:pStyle w:val="ListParagraph"/>
        <w:numPr>
          <w:ilvl w:val="0"/>
          <w:numId w:val="9"/>
        </w:numPr>
      </w:pPr>
      <w:r>
        <w:t>Information on Count arrangements</w:t>
      </w:r>
    </w:p>
    <w:p w:rsidR="00773901" w:rsidRDefault="00773901" w:rsidP="00773901">
      <w:pPr>
        <w:pStyle w:val="ListParagraph"/>
        <w:ind w:left="0"/>
      </w:pPr>
    </w:p>
    <w:p w:rsidR="00444F5C" w:rsidRDefault="00444F5C" w:rsidP="00444F5C">
      <w:pPr>
        <w:pStyle w:val="ListParagraph"/>
        <w:numPr>
          <w:ilvl w:val="0"/>
          <w:numId w:val="9"/>
        </w:numPr>
      </w:pPr>
      <w:r>
        <w:t>Limit on Candidates’ Campaign Expenditure – useful to give an indication at an early stage prior to spend being incorrect</w:t>
      </w:r>
      <w:r w:rsidR="00273EB0">
        <w:t xml:space="preserve"> – See EC </w:t>
      </w:r>
      <w:r w:rsidR="0072683A">
        <w:t>Guidance</w:t>
      </w:r>
    </w:p>
    <w:p w:rsidR="00773901" w:rsidRDefault="00773901" w:rsidP="00773901">
      <w:pPr>
        <w:pStyle w:val="ListParagraph"/>
        <w:ind w:left="0"/>
      </w:pPr>
    </w:p>
    <w:p w:rsidR="00444F5C" w:rsidRDefault="00273EB0" w:rsidP="00444F5C">
      <w:pPr>
        <w:pStyle w:val="ListParagraph"/>
        <w:numPr>
          <w:ilvl w:val="0"/>
          <w:numId w:val="9"/>
        </w:numPr>
      </w:pPr>
      <w:r>
        <w:t>Details</w:t>
      </w:r>
      <w:r w:rsidR="00444F5C">
        <w:t xml:space="preserve"> of Election Legislation for the particular event</w:t>
      </w:r>
    </w:p>
    <w:p w:rsidR="00773901" w:rsidRDefault="00773901" w:rsidP="00773901">
      <w:pPr>
        <w:pStyle w:val="ListParagraph"/>
        <w:ind w:left="0"/>
      </w:pPr>
    </w:p>
    <w:p w:rsidR="00444F5C" w:rsidRDefault="00444F5C" w:rsidP="00444F5C">
      <w:pPr>
        <w:pStyle w:val="ListParagraph"/>
        <w:numPr>
          <w:ilvl w:val="0"/>
          <w:numId w:val="9"/>
        </w:numPr>
      </w:pPr>
      <w:r>
        <w:t>Note from ERO on arrangements (provided locally by your ERO)</w:t>
      </w:r>
    </w:p>
    <w:p w:rsidR="003D171B" w:rsidRDefault="003D171B" w:rsidP="003D171B">
      <w:pPr>
        <w:pStyle w:val="ListParagraph"/>
      </w:pPr>
    </w:p>
    <w:p w:rsidR="003D171B" w:rsidRDefault="003D171B" w:rsidP="00444F5C">
      <w:pPr>
        <w:pStyle w:val="ListParagraph"/>
        <w:numPr>
          <w:ilvl w:val="0"/>
          <w:numId w:val="9"/>
        </w:numPr>
      </w:pPr>
      <w:r>
        <w:t>Pre Election Publicity Information</w:t>
      </w:r>
    </w:p>
    <w:p w:rsidR="00773901" w:rsidRDefault="00773901" w:rsidP="00773901">
      <w:pPr>
        <w:pStyle w:val="ListParagraph"/>
      </w:pPr>
    </w:p>
    <w:p w:rsidR="00773901" w:rsidRDefault="00773901" w:rsidP="00773901">
      <w:pPr>
        <w:pStyle w:val="ListParagraph"/>
      </w:pPr>
    </w:p>
    <w:p w:rsidR="00444F5C" w:rsidRDefault="00444F5C" w:rsidP="00444F5C"/>
    <w:p w:rsidR="006D075B" w:rsidRDefault="006D075B" w:rsidP="00137337">
      <w:pPr>
        <w:widowControl/>
        <w:tabs>
          <w:tab w:val="left" w:pos="7797"/>
        </w:tabs>
        <w:rPr>
          <w:sz w:val="28"/>
          <w:szCs w:val="28"/>
        </w:rPr>
      </w:pPr>
    </w:p>
    <w:sectPr w:rsidR="006D075B" w:rsidSect="00360051">
      <w:footerReference w:type="default" r:id="rId7"/>
      <w:footerReference w:type="first" r:id="rId8"/>
      <w:endnotePr>
        <w:numFmt w:val="decimal"/>
      </w:endnotePr>
      <w:pgSz w:w="11907" w:h="16840" w:code="9"/>
      <w:pgMar w:top="851" w:right="1134" w:bottom="851" w:left="1134" w:header="2268" w:footer="353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14D" w:rsidRDefault="0074714D">
      <w:r>
        <w:separator/>
      </w:r>
    </w:p>
  </w:endnote>
  <w:endnote w:type="continuationSeparator" w:id="0">
    <w:p w:rsidR="0074714D" w:rsidRDefault="00747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BF" w:rsidRPr="0017031D" w:rsidRDefault="0017031D" w:rsidP="0017031D">
    <w:pPr>
      <w:pStyle w:val="Footer"/>
      <w:rPr>
        <w:szCs w:val="16"/>
      </w:rPr>
    </w:pPr>
    <w:fldSimple w:instr=" FILENAME   \* MERGEFORMAT ">
      <w:r>
        <w:rPr>
          <w:noProof/>
          <w:szCs w:val="16"/>
        </w:rPr>
        <w:t>1 Pre Nom Info Pack (C) ALL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3C4" w:rsidRDefault="004A43C4">
    <w:pPr>
      <w:pStyle w:val="Footer"/>
    </w:pPr>
    <w:fldSimple w:instr=" FILENAME   \* MERGEFORMAT ">
      <w:r>
        <w:rPr>
          <w:noProof/>
          <w:color w:val="auto"/>
        </w:rPr>
        <w:t>1 Pre Nom Info Pack (C) ALL</w:t>
      </w:r>
    </w:fldSimple>
  </w:p>
  <w:p w:rsidR="007559F3" w:rsidRDefault="007559F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14D" w:rsidRDefault="0074714D">
      <w:r>
        <w:separator/>
      </w:r>
    </w:p>
  </w:footnote>
  <w:footnote w:type="continuationSeparator" w:id="0">
    <w:p w:rsidR="0074714D" w:rsidRDefault="007471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E26F8"/>
    <w:multiLevelType w:val="multilevel"/>
    <w:tmpl w:val="ECCA90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94870EC"/>
    <w:multiLevelType w:val="hybridMultilevel"/>
    <w:tmpl w:val="139A40AE"/>
    <w:lvl w:ilvl="0" w:tplc="08090001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>
    <w:nsid w:val="2D850BE7"/>
    <w:multiLevelType w:val="hybridMultilevel"/>
    <w:tmpl w:val="ECCA906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3D2D1DD3"/>
    <w:multiLevelType w:val="hybridMultilevel"/>
    <w:tmpl w:val="ACD29E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7C4898"/>
    <w:multiLevelType w:val="hybridMultilevel"/>
    <w:tmpl w:val="5BAC3EC6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1236002"/>
    <w:multiLevelType w:val="hybridMultilevel"/>
    <w:tmpl w:val="F2681F86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6">
    <w:nsid w:val="60835BA8"/>
    <w:multiLevelType w:val="hybridMultilevel"/>
    <w:tmpl w:val="14345CD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5300A59"/>
    <w:multiLevelType w:val="hybridMultilevel"/>
    <w:tmpl w:val="4BFA26E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C731BFB"/>
    <w:multiLevelType w:val="hybridMultilevel"/>
    <w:tmpl w:val="445AA60E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280664"/>
    <w:rsid w:val="00004B03"/>
    <w:rsid w:val="00040F9D"/>
    <w:rsid w:val="00046E4D"/>
    <w:rsid w:val="00062647"/>
    <w:rsid w:val="00071E4E"/>
    <w:rsid w:val="000B550D"/>
    <w:rsid w:val="000C2FC1"/>
    <w:rsid w:val="000D5445"/>
    <w:rsid w:val="000F55A3"/>
    <w:rsid w:val="00123585"/>
    <w:rsid w:val="00134C61"/>
    <w:rsid w:val="00137337"/>
    <w:rsid w:val="001419D0"/>
    <w:rsid w:val="00142559"/>
    <w:rsid w:val="001534C2"/>
    <w:rsid w:val="00157940"/>
    <w:rsid w:val="00161F07"/>
    <w:rsid w:val="00166480"/>
    <w:rsid w:val="0017031D"/>
    <w:rsid w:val="001A7159"/>
    <w:rsid w:val="001C652C"/>
    <w:rsid w:val="00201AAE"/>
    <w:rsid w:val="00205AAE"/>
    <w:rsid w:val="002178BF"/>
    <w:rsid w:val="00236204"/>
    <w:rsid w:val="00244D14"/>
    <w:rsid w:val="00253D98"/>
    <w:rsid w:val="002704AD"/>
    <w:rsid w:val="0027359F"/>
    <w:rsid w:val="00273EB0"/>
    <w:rsid w:val="0027689B"/>
    <w:rsid w:val="00280664"/>
    <w:rsid w:val="00282C7A"/>
    <w:rsid w:val="002A42F8"/>
    <w:rsid w:val="002A5B50"/>
    <w:rsid w:val="002B3321"/>
    <w:rsid w:val="002C092D"/>
    <w:rsid w:val="002C1112"/>
    <w:rsid w:val="002E1B2E"/>
    <w:rsid w:val="002E4C28"/>
    <w:rsid w:val="002E58B0"/>
    <w:rsid w:val="002F5436"/>
    <w:rsid w:val="00313F8A"/>
    <w:rsid w:val="003246A4"/>
    <w:rsid w:val="0033187D"/>
    <w:rsid w:val="0033769A"/>
    <w:rsid w:val="00351A43"/>
    <w:rsid w:val="00356E5F"/>
    <w:rsid w:val="00360051"/>
    <w:rsid w:val="00362428"/>
    <w:rsid w:val="00363EE4"/>
    <w:rsid w:val="00394332"/>
    <w:rsid w:val="003A0EB5"/>
    <w:rsid w:val="003A775D"/>
    <w:rsid w:val="003B4FB5"/>
    <w:rsid w:val="003B6093"/>
    <w:rsid w:val="003C29F4"/>
    <w:rsid w:val="003D171B"/>
    <w:rsid w:val="003D2198"/>
    <w:rsid w:val="003D2F9B"/>
    <w:rsid w:val="003D5FF0"/>
    <w:rsid w:val="0040524F"/>
    <w:rsid w:val="0041505C"/>
    <w:rsid w:val="00434015"/>
    <w:rsid w:val="0043443F"/>
    <w:rsid w:val="00436F2F"/>
    <w:rsid w:val="00444F5C"/>
    <w:rsid w:val="00457D8E"/>
    <w:rsid w:val="004775DE"/>
    <w:rsid w:val="0048210F"/>
    <w:rsid w:val="00491E80"/>
    <w:rsid w:val="004A1F99"/>
    <w:rsid w:val="004A43C4"/>
    <w:rsid w:val="004B1623"/>
    <w:rsid w:val="004B4FAE"/>
    <w:rsid w:val="004C5EDF"/>
    <w:rsid w:val="004C604C"/>
    <w:rsid w:val="004C6A02"/>
    <w:rsid w:val="004D0881"/>
    <w:rsid w:val="004E4169"/>
    <w:rsid w:val="004F52B9"/>
    <w:rsid w:val="00517169"/>
    <w:rsid w:val="005258E2"/>
    <w:rsid w:val="005326F5"/>
    <w:rsid w:val="00534D44"/>
    <w:rsid w:val="00536725"/>
    <w:rsid w:val="00554ED8"/>
    <w:rsid w:val="0055710E"/>
    <w:rsid w:val="00560BEA"/>
    <w:rsid w:val="00561637"/>
    <w:rsid w:val="00565BF6"/>
    <w:rsid w:val="00570156"/>
    <w:rsid w:val="00596CDA"/>
    <w:rsid w:val="005E0BE3"/>
    <w:rsid w:val="005E134D"/>
    <w:rsid w:val="005E1F98"/>
    <w:rsid w:val="005F6893"/>
    <w:rsid w:val="00603061"/>
    <w:rsid w:val="00610924"/>
    <w:rsid w:val="00615458"/>
    <w:rsid w:val="00632AFD"/>
    <w:rsid w:val="00650D3F"/>
    <w:rsid w:val="006735E8"/>
    <w:rsid w:val="006A20CB"/>
    <w:rsid w:val="006D075B"/>
    <w:rsid w:val="006D4B44"/>
    <w:rsid w:val="0072683A"/>
    <w:rsid w:val="0074714D"/>
    <w:rsid w:val="007509A3"/>
    <w:rsid w:val="007559F3"/>
    <w:rsid w:val="00756961"/>
    <w:rsid w:val="00773901"/>
    <w:rsid w:val="007747E6"/>
    <w:rsid w:val="00783D07"/>
    <w:rsid w:val="00792281"/>
    <w:rsid w:val="007A3E7E"/>
    <w:rsid w:val="007B0565"/>
    <w:rsid w:val="007B0D86"/>
    <w:rsid w:val="007B1F32"/>
    <w:rsid w:val="007C36B0"/>
    <w:rsid w:val="007C42F6"/>
    <w:rsid w:val="007D06B6"/>
    <w:rsid w:val="007E3954"/>
    <w:rsid w:val="007E3B6C"/>
    <w:rsid w:val="007E5BB6"/>
    <w:rsid w:val="00820C5F"/>
    <w:rsid w:val="008217F1"/>
    <w:rsid w:val="00836772"/>
    <w:rsid w:val="00847440"/>
    <w:rsid w:val="00851C0D"/>
    <w:rsid w:val="00854D94"/>
    <w:rsid w:val="00856BF7"/>
    <w:rsid w:val="00867779"/>
    <w:rsid w:val="0088549D"/>
    <w:rsid w:val="008856F4"/>
    <w:rsid w:val="008B00BC"/>
    <w:rsid w:val="008B09A8"/>
    <w:rsid w:val="008B55B3"/>
    <w:rsid w:val="008D3F20"/>
    <w:rsid w:val="008F57F8"/>
    <w:rsid w:val="00915311"/>
    <w:rsid w:val="00924630"/>
    <w:rsid w:val="009345A0"/>
    <w:rsid w:val="00951026"/>
    <w:rsid w:val="00951079"/>
    <w:rsid w:val="00952A9A"/>
    <w:rsid w:val="00993554"/>
    <w:rsid w:val="009A356E"/>
    <w:rsid w:val="009B4796"/>
    <w:rsid w:val="009C2ABD"/>
    <w:rsid w:val="009D4094"/>
    <w:rsid w:val="009D7370"/>
    <w:rsid w:val="009E063E"/>
    <w:rsid w:val="009E5F71"/>
    <w:rsid w:val="009F304F"/>
    <w:rsid w:val="00A51446"/>
    <w:rsid w:val="00A53665"/>
    <w:rsid w:val="00A54C70"/>
    <w:rsid w:val="00A6306B"/>
    <w:rsid w:val="00A9793C"/>
    <w:rsid w:val="00AB27E6"/>
    <w:rsid w:val="00AC1AF3"/>
    <w:rsid w:val="00AC60E4"/>
    <w:rsid w:val="00AD3567"/>
    <w:rsid w:val="00AE4C01"/>
    <w:rsid w:val="00AF0E01"/>
    <w:rsid w:val="00B0435E"/>
    <w:rsid w:val="00B42485"/>
    <w:rsid w:val="00B50B4C"/>
    <w:rsid w:val="00B52CA6"/>
    <w:rsid w:val="00B72339"/>
    <w:rsid w:val="00B95C92"/>
    <w:rsid w:val="00BA1F59"/>
    <w:rsid w:val="00BB2EB6"/>
    <w:rsid w:val="00BB6E43"/>
    <w:rsid w:val="00BB7932"/>
    <w:rsid w:val="00BC5EF6"/>
    <w:rsid w:val="00BD3D04"/>
    <w:rsid w:val="00BD702E"/>
    <w:rsid w:val="00BE11E3"/>
    <w:rsid w:val="00BF267E"/>
    <w:rsid w:val="00C06A01"/>
    <w:rsid w:val="00C17862"/>
    <w:rsid w:val="00C205A4"/>
    <w:rsid w:val="00C330BA"/>
    <w:rsid w:val="00C34FA8"/>
    <w:rsid w:val="00C43FE7"/>
    <w:rsid w:val="00C447DF"/>
    <w:rsid w:val="00C47E81"/>
    <w:rsid w:val="00C55B1B"/>
    <w:rsid w:val="00C6434F"/>
    <w:rsid w:val="00C77842"/>
    <w:rsid w:val="00C81BF9"/>
    <w:rsid w:val="00C92BD9"/>
    <w:rsid w:val="00C9678A"/>
    <w:rsid w:val="00CA0884"/>
    <w:rsid w:val="00CA619F"/>
    <w:rsid w:val="00CB4222"/>
    <w:rsid w:val="00CC4A63"/>
    <w:rsid w:val="00CC53E8"/>
    <w:rsid w:val="00CD68E3"/>
    <w:rsid w:val="00CE05CC"/>
    <w:rsid w:val="00CE123F"/>
    <w:rsid w:val="00CF373C"/>
    <w:rsid w:val="00D125DB"/>
    <w:rsid w:val="00D15D51"/>
    <w:rsid w:val="00D35D0F"/>
    <w:rsid w:val="00D43FF4"/>
    <w:rsid w:val="00D52707"/>
    <w:rsid w:val="00D73653"/>
    <w:rsid w:val="00D7768D"/>
    <w:rsid w:val="00D80749"/>
    <w:rsid w:val="00D81479"/>
    <w:rsid w:val="00D84B9A"/>
    <w:rsid w:val="00D84F55"/>
    <w:rsid w:val="00D904E9"/>
    <w:rsid w:val="00D925E6"/>
    <w:rsid w:val="00DB5204"/>
    <w:rsid w:val="00DC0E6A"/>
    <w:rsid w:val="00DD26C0"/>
    <w:rsid w:val="00DE4558"/>
    <w:rsid w:val="00DF18B8"/>
    <w:rsid w:val="00DF2E31"/>
    <w:rsid w:val="00DF5FD1"/>
    <w:rsid w:val="00E04DCE"/>
    <w:rsid w:val="00E0649C"/>
    <w:rsid w:val="00E064EE"/>
    <w:rsid w:val="00E553EA"/>
    <w:rsid w:val="00E56A1A"/>
    <w:rsid w:val="00E57E58"/>
    <w:rsid w:val="00E70B35"/>
    <w:rsid w:val="00E826BF"/>
    <w:rsid w:val="00E83702"/>
    <w:rsid w:val="00EA0196"/>
    <w:rsid w:val="00EA42D3"/>
    <w:rsid w:val="00EC0442"/>
    <w:rsid w:val="00EC572D"/>
    <w:rsid w:val="00ED1302"/>
    <w:rsid w:val="00EE0559"/>
    <w:rsid w:val="00EE6051"/>
    <w:rsid w:val="00EF0F25"/>
    <w:rsid w:val="00EF3384"/>
    <w:rsid w:val="00EF3662"/>
    <w:rsid w:val="00EF6089"/>
    <w:rsid w:val="00F03DCE"/>
    <w:rsid w:val="00F1040E"/>
    <w:rsid w:val="00F16761"/>
    <w:rsid w:val="00F170E1"/>
    <w:rsid w:val="00F23CAA"/>
    <w:rsid w:val="00F317CA"/>
    <w:rsid w:val="00F54A43"/>
    <w:rsid w:val="00F72AB9"/>
    <w:rsid w:val="00FA2D00"/>
    <w:rsid w:val="00FA5886"/>
    <w:rsid w:val="00FB0224"/>
    <w:rsid w:val="00FC41AD"/>
    <w:rsid w:val="00FC57B7"/>
    <w:rsid w:val="00FD3D03"/>
    <w:rsid w:val="00FE0C14"/>
    <w:rsid w:val="00FE1A37"/>
    <w:rsid w:val="00FE345B"/>
    <w:rsid w:val="00FE4B66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E57E58"/>
    <w:pPr>
      <w:widowControl/>
      <w:jc w:val="both"/>
    </w:pPr>
    <w:rPr>
      <w:color w:val="auto"/>
      <w:lang w:eastAsia="en-US"/>
    </w:rPr>
  </w:style>
  <w:style w:type="paragraph" w:styleId="BalloonText">
    <w:name w:val="Balloon Text"/>
    <w:basedOn w:val="Normal"/>
    <w:semiHidden/>
    <w:rsid w:val="00004B0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F5C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Cs w:val="22"/>
      <w:lang w:eastAsia="en-US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link w:val="FooterChar"/>
    <w:uiPriority w:val="99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4A43C4"/>
    <w:rPr>
      <w:rFonts w:ascii="Arial" w:hAnsi="Arial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dministration\Com%20Admin\Templates\CE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CELETTER</Template>
  <TotalTime>0</TotalTime>
  <Pages>2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knudsea</cp:lastModifiedBy>
  <cp:revision>2</cp:revision>
  <cp:lastPrinted>2013-09-16T08:11:00Z</cp:lastPrinted>
  <dcterms:created xsi:type="dcterms:W3CDTF">2016-01-10T17:05:00Z</dcterms:created>
  <dcterms:modified xsi:type="dcterms:W3CDTF">2016-01-10T17:05:00Z</dcterms:modified>
  <cp:category>Corporate Document Template</cp:category>
</cp:coreProperties>
</file>